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FA9A3" w14:textId="77777777" w:rsidR="00BC2F2B" w:rsidRDefault="00BC2F2B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TOGWELL</w:t>
      </w:r>
      <w:r>
        <w:rPr>
          <w:rFonts w:ascii="Times New Roman" w:hAnsi="Times New Roman" w:cs="Times New Roman"/>
          <w:sz w:val="24"/>
          <w:szCs w:val="24"/>
        </w:rPr>
        <w:t xml:space="preserve">       (fl.1460)</w:t>
      </w:r>
    </w:p>
    <w:p w14:paraId="3DDBD6EA" w14:textId="77777777" w:rsidR="00BC2F2B" w:rsidRDefault="00BC2F2B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Taunton, Somerset. Draper.</w:t>
      </w:r>
    </w:p>
    <w:p w14:paraId="35D09CDC" w14:textId="77777777" w:rsidR="00BC2F2B" w:rsidRDefault="00BC2F2B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1E7333" w14:textId="77777777" w:rsidR="00BC2F2B" w:rsidRDefault="00BC2F2B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3625BE" w14:textId="77777777" w:rsidR="00BC2F2B" w:rsidRDefault="00BC2F2B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Hayward(q.v.) brought a plaint of debt against him,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Okebere</w:t>
      </w:r>
      <w:proofErr w:type="spellEnd"/>
    </w:p>
    <w:p w14:paraId="2E52EF66" w14:textId="77777777" w:rsidR="00BC2F2B" w:rsidRDefault="00BC2F2B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tallowchandler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Nicholas Bell of London, cutler(q.v.), Henry</w:t>
      </w:r>
    </w:p>
    <w:p w14:paraId="3EB6DBD2" w14:textId="77777777" w:rsidR="00BC2F2B" w:rsidRDefault="00BC2F2B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Baker of London, shoemaker(q.v.),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Aleyn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</w:t>
      </w:r>
    </w:p>
    <w:p w14:paraId="081BD0DF" w14:textId="77777777" w:rsidR="00BC2F2B" w:rsidRDefault="00BC2F2B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leatherseller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E28BCBA" w14:textId="1C3AF29F" w:rsidR="00BC2F2B" w:rsidRDefault="00BC2F2B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056D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295E8F8" w14:textId="77777777" w:rsidR="00D931A5" w:rsidRPr="00D931A5" w:rsidRDefault="00D931A5" w:rsidP="00D931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931A5">
        <w:rPr>
          <w:rFonts w:ascii="Times New Roman" w:hAnsi="Times New Roman" w:cs="Times New Roman"/>
          <w:sz w:val="24"/>
          <w:szCs w:val="24"/>
        </w:rPr>
        <w:tab/>
        <w:t>1460</w:t>
      </w:r>
      <w:r w:rsidRPr="00D931A5">
        <w:rPr>
          <w:rFonts w:ascii="Times New Roman" w:hAnsi="Times New Roman" w:cs="Times New Roman"/>
          <w:sz w:val="24"/>
          <w:szCs w:val="24"/>
        </w:rPr>
        <w:tab/>
        <w:t xml:space="preserve">Robert Hayward(q.v.) brought a plaint of debt against him, Thomas </w:t>
      </w:r>
      <w:proofErr w:type="spellStart"/>
      <w:r w:rsidRPr="00D931A5">
        <w:rPr>
          <w:rFonts w:ascii="Times New Roman" w:hAnsi="Times New Roman" w:cs="Times New Roman"/>
          <w:sz w:val="24"/>
          <w:szCs w:val="24"/>
        </w:rPr>
        <w:t>Skebere</w:t>
      </w:r>
      <w:proofErr w:type="spellEnd"/>
    </w:p>
    <w:p w14:paraId="6C1738E6" w14:textId="77777777" w:rsidR="00D931A5" w:rsidRPr="00D931A5" w:rsidRDefault="00D931A5" w:rsidP="00D931A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D931A5">
        <w:rPr>
          <w:rFonts w:ascii="Times New Roman" w:hAnsi="Times New Roman" w:cs="Times New Roman"/>
          <w:sz w:val="24"/>
          <w:szCs w:val="24"/>
        </w:rPr>
        <w:t xml:space="preserve">of London, tallow chandler(q.v.), Nicholas Bell of London, </w:t>
      </w:r>
      <w:r w:rsidRPr="00D931A5">
        <w:rPr>
          <w:rFonts w:ascii="Times New Roman" w:hAnsi="Times New Roman" w:cs="Times New Roman"/>
          <w:sz w:val="24"/>
          <w:szCs w:val="24"/>
        </w:rPr>
        <w:tab/>
        <w:t xml:space="preserve">cutler(q.v.), Henry Baker of London, shoemaker(q.v.), and Thomas </w:t>
      </w:r>
      <w:proofErr w:type="spellStart"/>
      <w:r w:rsidRPr="00D931A5">
        <w:rPr>
          <w:rFonts w:ascii="Times New Roman" w:hAnsi="Times New Roman" w:cs="Times New Roman"/>
          <w:sz w:val="24"/>
          <w:szCs w:val="24"/>
        </w:rPr>
        <w:t>Aleyn</w:t>
      </w:r>
      <w:proofErr w:type="spellEnd"/>
      <w:r w:rsidRPr="00D931A5">
        <w:rPr>
          <w:rFonts w:ascii="Times New Roman" w:hAnsi="Times New Roman" w:cs="Times New Roman"/>
          <w:sz w:val="24"/>
          <w:szCs w:val="24"/>
        </w:rPr>
        <w:t xml:space="preserve"> of London, </w:t>
      </w:r>
      <w:proofErr w:type="spellStart"/>
      <w:r w:rsidRPr="00D931A5">
        <w:rPr>
          <w:rFonts w:ascii="Times New Roman" w:hAnsi="Times New Roman" w:cs="Times New Roman"/>
          <w:sz w:val="24"/>
          <w:szCs w:val="24"/>
        </w:rPr>
        <w:t>leatherseller</w:t>
      </w:r>
      <w:proofErr w:type="spellEnd"/>
      <w:r w:rsidRPr="00D931A5">
        <w:rPr>
          <w:rFonts w:ascii="Times New Roman" w:hAnsi="Times New Roman" w:cs="Times New Roman"/>
          <w:sz w:val="24"/>
          <w:szCs w:val="24"/>
        </w:rPr>
        <w:t xml:space="preserve">(q.v.).     </w:t>
      </w:r>
    </w:p>
    <w:p w14:paraId="51EEC258" w14:textId="77777777" w:rsidR="00D931A5" w:rsidRPr="00D931A5" w:rsidRDefault="00D931A5" w:rsidP="00D931A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D931A5">
        <w:rPr>
          <w:rFonts w:ascii="Times New Roman" w:hAnsi="Times New Roman" w:cs="Times New Roman"/>
          <w:sz w:val="24"/>
          <w:szCs w:val="24"/>
        </w:rPr>
        <w:t xml:space="preserve">( </w:t>
      </w:r>
      <w:hyperlink r:id="rId7" w:history="1">
        <w:r w:rsidRPr="00D931A5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https://waalt.uh.edu/index.php/IDXCP40no799</w:t>
        </w:r>
      </w:hyperlink>
      <w:r w:rsidRPr="00D931A5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C7A803A" w14:textId="77777777" w:rsidR="00D931A5" w:rsidRDefault="00D931A5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DCEA82" w14:textId="77777777" w:rsidR="00BC2F2B" w:rsidRDefault="00BC2F2B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1D6D3F" w14:textId="77777777" w:rsidR="00BC2F2B" w:rsidRDefault="00BC2F2B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F4D2A5" w14:textId="2B5F20FC" w:rsidR="00BC2F2B" w:rsidRDefault="00BC2F2B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2022</w:t>
      </w:r>
    </w:p>
    <w:p w14:paraId="7B813F41" w14:textId="71666A39" w:rsidR="00D931A5" w:rsidRDefault="00D931A5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2024</w:t>
      </w:r>
    </w:p>
    <w:p w14:paraId="010601E6" w14:textId="77777777" w:rsidR="00D931A5" w:rsidRDefault="00D931A5" w:rsidP="00BC2F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47F03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94CA5" w14:textId="77777777" w:rsidR="00BC2F2B" w:rsidRDefault="00BC2F2B" w:rsidP="009139A6">
      <w:r>
        <w:separator/>
      </w:r>
    </w:p>
  </w:endnote>
  <w:endnote w:type="continuationSeparator" w:id="0">
    <w:p w14:paraId="02513D8D" w14:textId="77777777" w:rsidR="00BC2F2B" w:rsidRDefault="00BC2F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A74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430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C39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80ADC" w14:textId="77777777" w:rsidR="00BC2F2B" w:rsidRDefault="00BC2F2B" w:rsidP="009139A6">
      <w:r>
        <w:separator/>
      </w:r>
    </w:p>
  </w:footnote>
  <w:footnote w:type="continuationSeparator" w:id="0">
    <w:p w14:paraId="2786AC28" w14:textId="77777777" w:rsidR="00BC2F2B" w:rsidRDefault="00BC2F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1F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0D8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DE6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F2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C2F2B"/>
    <w:rsid w:val="00CB4ED9"/>
    <w:rsid w:val="00D931A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9F2FC"/>
  <w15:chartTrackingRefBased/>
  <w15:docId w15:val="{992C1307-2D44-4F14-AB28-658E20FF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C2F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IDXCP40no799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8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2022-10-20T14:29:00Z</dcterms:created>
  <dcterms:modified xsi:type="dcterms:W3CDTF">2022-10-24T18:22:00Z</dcterms:modified>
</cp:coreProperties>
</file>